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</w:rPr>
      </w:pPr>
      <w:bookmarkStart w:id="0" w:name="_GoBack"/>
      <w:bookmarkEnd w:id="0"/>
    </w:p>
    <w:p w:rsidR="00E70DB9" w:rsidRPr="00430D49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0D49">
        <w:rPr>
          <w:rFonts w:asciiTheme="majorBidi" w:hAnsiTheme="majorBidi" w:cstheme="majorBidi"/>
          <w:b/>
          <w:bCs/>
          <w:sz w:val="44"/>
          <w:szCs w:val="44"/>
          <w:lang w:bidi="ar-D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70871" w:rsidP="00170871">
      <w:pPr>
        <w:spacing w:after="0"/>
        <w:ind w:hanging="1"/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         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="00187D47"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A76912" w:rsidRDefault="00170871" w:rsidP="00170871">
      <w:pPr>
        <w:spacing w:after="0"/>
        <w:ind w:hanging="1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         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071254">
        <w:rPr>
          <w:rFonts w:asciiTheme="majorBidi" w:hAnsiTheme="majorBidi" w:cstheme="majorBidi"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8A3BE1" w:rsidRDefault="008A5991" w:rsidP="008A5991">
      <w:pPr>
        <w:tabs>
          <w:tab w:val="left" w:pos="728"/>
          <w:tab w:val="right" w:pos="9638"/>
        </w:tabs>
        <w:bidi/>
        <w:spacing w:after="0"/>
        <w:ind w:left="-143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ab/>
      </w:r>
      <w:r>
        <w:rPr>
          <w:rFonts w:asciiTheme="majorBidi" w:hAnsiTheme="majorBidi" w:cstheme="majorBidi"/>
          <w:b/>
          <w:bCs/>
          <w:sz w:val="40"/>
          <w:szCs w:val="40"/>
        </w:rPr>
        <w:tab/>
      </w:r>
      <w:r w:rsidR="00240AA2">
        <w:rPr>
          <w:rFonts w:asciiTheme="majorBidi" w:hAnsiTheme="majorBidi" w:cstheme="majorBidi"/>
          <w:b/>
          <w:bCs/>
          <w:sz w:val="40"/>
          <w:szCs w:val="40"/>
        </w:rPr>
        <w:t xml:space="preserve">          </w:t>
      </w:r>
      <w:r w:rsidR="00170871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016E1A">
        <w:rPr>
          <w:rFonts w:asciiTheme="majorBidi" w:hAnsiTheme="majorBidi" w:cstheme="majorBidi"/>
          <w:sz w:val="40"/>
          <w:szCs w:val="40"/>
        </w:rPr>
        <w:t>Algèbre et mathématiques discrètes</w:t>
      </w:r>
      <w:r w:rsidR="00192D3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DF632E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>Djelloul ATHMANI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Pr="00CF3F5E" w:rsidRDefault="00DF632E" w:rsidP="00CF3F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52"/>
                <w:szCs w:val="52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Espace</w:t>
            </w:r>
            <w:r w:rsidR="00237EF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s</w:t>
            </w: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topologique</w:t>
            </w:r>
            <w:r w:rsidR="00237EF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s</w:t>
            </w: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flou</w:t>
            </w:r>
            <w:r w:rsidR="00237EF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s</w:t>
            </w: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E70DB9" w:rsidRPr="00DD06D4" w:rsidRDefault="00EB7875" w:rsidP="00DF632E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6D3DDD">
        <w:rPr>
          <w:rFonts w:asciiTheme="majorBidi" w:hAnsiTheme="majorBidi" w:cstheme="majorBidi"/>
          <w:sz w:val="32"/>
          <w:szCs w:val="32"/>
        </w:rPr>
        <w:t xml:space="preserve"> </w:t>
      </w:r>
      <w:r w:rsidR="00DF632E">
        <w:rPr>
          <w:rFonts w:asciiTheme="majorBidi" w:hAnsiTheme="majorBidi" w:cstheme="majorBidi"/>
          <w:sz w:val="32"/>
          <w:szCs w:val="32"/>
        </w:rPr>
        <w:t>02</w:t>
      </w:r>
      <w:r w:rsidR="00016E1A">
        <w:rPr>
          <w:rFonts w:asciiTheme="majorBidi" w:hAnsiTheme="majorBidi" w:cstheme="majorBidi"/>
          <w:sz w:val="32"/>
          <w:szCs w:val="32"/>
        </w:rPr>
        <w:t>/0</w:t>
      </w:r>
      <w:r w:rsidR="00DF632E">
        <w:rPr>
          <w:rFonts w:asciiTheme="majorBidi" w:hAnsiTheme="majorBidi" w:cstheme="majorBidi"/>
          <w:sz w:val="32"/>
          <w:szCs w:val="32"/>
        </w:rPr>
        <w:t>7</w:t>
      </w:r>
      <w:r w:rsidR="00016E1A">
        <w:rPr>
          <w:rFonts w:asciiTheme="majorBidi" w:hAnsiTheme="majorBidi" w:cstheme="majorBidi"/>
          <w:sz w:val="32"/>
          <w:szCs w:val="32"/>
        </w:rPr>
        <w:t>/201</w:t>
      </w:r>
      <w:r w:rsidR="00DF632E">
        <w:rPr>
          <w:rFonts w:asciiTheme="majorBidi" w:hAnsiTheme="majorBidi" w:cstheme="majorBidi"/>
          <w:sz w:val="32"/>
          <w:szCs w:val="32"/>
        </w:rPr>
        <w:t>9</w:t>
      </w:r>
      <w:r w:rsidR="00CE21E9">
        <w:rPr>
          <w:rFonts w:asciiTheme="majorBidi" w:hAnsiTheme="majorBidi" w:cstheme="majorBidi"/>
          <w:sz w:val="32"/>
          <w:szCs w:val="32"/>
        </w:rPr>
        <w:t>.</w:t>
      </w: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1017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3402"/>
        <w:gridCol w:w="2127"/>
      </w:tblGrid>
      <w:tr w:rsidR="0026082F" w:rsidRPr="0026082F" w:rsidTr="00C57959">
        <w:tc>
          <w:tcPr>
            <w:tcW w:w="4643" w:type="dxa"/>
          </w:tcPr>
          <w:p w:rsidR="0026082F" w:rsidRPr="00237EF5" w:rsidRDefault="0026082F" w:rsidP="00237EF5">
            <w:pPr>
              <w:bidi/>
              <w:spacing w:line="360" w:lineRule="auto"/>
              <w:ind w:hanging="1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Mr.</w:t>
            </w:r>
            <w:r w:rsidR="00C57959"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</w:t>
            </w:r>
            <w:r w:rsidR="00237EF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Abdelaziz AMROUNE</w:t>
            </w:r>
          </w:p>
        </w:tc>
        <w:tc>
          <w:tcPr>
            <w:tcW w:w="3402" w:type="dxa"/>
          </w:tcPr>
          <w:p w:rsidR="0026082F" w:rsidRPr="0026082F" w:rsidRDefault="000D52DC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Prof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. Univ de M'sila</w:t>
            </w:r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57959">
        <w:tc>
          <w:tcPr>
            <w:tcW w:w="4643" w:type="dxa"/>
          </w:tcPr>
          <w:p w:rsidR="0026082F" w:rsidRPr="000146CD" w:rsidRDefault="00771E91" w:rsidP="00C57959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</w:t>
            </w:r>
            <w:r w:rsidR="0026082F"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r. </w:t>
            </w:r>
            <w:r w:rsidR="00016E1A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Soheyb MILLES</w:t>
            </w:r>
          </w:p>
        </w:tc>
        <w:tc>
          <w:tcPr>
            <w:tcW w:w="3402" w:type="dxa"/>
          </w:tcPr>
          <w:p w:rsidR="0026082F" w:rsidRPr="0026082F" w:rsidRDefault="00C97AAE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MCB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. Univ de M'sila</w:t>
            </w:r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C57959">
        <w:tc>
          <w:tcPr>
            <w:tcW w:w="4643" w:type="dxa"/>
          </w:tcPr>
          <w:p w:rsidR="0026082F" w:rsidRPr="0091589F" w:rsidRDefault="0026082F" w:rsidP="005473AB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91589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Mr.</w:t>
            </w:r>
            <w:r w:rsidR="00C57959" w:rsidRPr="0091589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</w:t>
            </w:r>
            <w:r w:rsidR="00237EF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Lemnaouar ZEDAM</w:t>
            </w:r>
          </w:p>
        </w:tc>
        <w:tc>
          <w:tcPr>
            <w:tcW w:w="3402" w:type="dxa"/>
          </w:tcPr>
          <w:p w:rsidR="0026082F" w:rsidRPr="0026082F" w:rsidRDefault="00C97AAE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Prof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. Univ de M'sila</w:t>
            </w:r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237EF5" w:rsidRDefault="00237EF5" w:rsidP="00DF632E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CD3022" w:rsidRPr="00DF632E" w:rsidRDefault="00DD06D4" w:rsidP="00237EF5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CD3022" w:rsidRPr="00DF632E" w:rsidSect="0026082F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DF632E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DF632E">
        <w:rPr>
          <w:rFonts w:asciiTheme="majorBidi" w:hAnsiTheme="majorBidi" w:cstheme="majorBidi"/>
          <w:b/>
          <w:bCs/>
          <w:sz w:val="36"/>
          <w:szCs w:val="36"/>
          <w:lang w:bidi="ar-DZ"/>
        </w:rPr>
        <w:t>9</w:t>
      </w:r>
    </w:p>
    <w:p w:rsidR="009F2E0B" w:rsidRPr="00357411" w:rsidRDefault="009F2E0B" w:rsidP="00707314">
      <w:pPr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sectPr w:rsidR="009F2E0B" w:rsidRPr="00357411" w:rsidSect="0026082F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A1" w:rsidRDefault="00AF12A1" w:rsidP="00F373A7">
      <w:pPr>
        <w:spacing w:after="0" w:line="240" w:lineRule="auto"/>
      </w:pPr>
      <w:r>
        <w:separator/>
      </w:r>
    </w:p>
  </w:endnote>
  <w:endnote w:type="continuationSeparator" w:id="0">
    <w:p w:rsidR="00AF12A1" w:rsidRDefault="00AF12A1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A1" w:rsidRDefault="00AF12A1" w:rsidP="00F373A7">
      <w:pPr>
        <w:spacing w:after="0" w:line="240" w:lineRule="auto"/>
      </w:pPr>
      <w:r>
        <w:separator/>
      </w:r>
    </w:p>
  </w:footnote>
  <w:footnote w:type="continuationSeparator" w:id="0">
    <w:p w:rsidR="00AF12A1" w:rsidRDefault="00AF12A1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8720" behindDoc="1" locked="0" layoutInCell="1" allowOverlap="1" wp14:anchorId="3F289043" wp14:editId="123326B2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1552" behindDoc="1" locked="0" layoutInCell="1" allowOverlap="1" wp14:anchorId="4F6031A9" wp14:editId="385E06AC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2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</w:t>
    </w:r>
    <w:r w:rsidR="00C379D6">
      <w:rPr>
        <w:rFonts w:ascii="Times New Roman" w:hAnsi="Times New Roman" w:cs="Times New Roman"/>
        <w:b/>
        <w:bCs/>
        <w:sz w:val="20"/>
        <w:szCs w:val="20"/>
      </w:rPr>
      <w:t>blique Algérienne Démocratique e</w:t>
    </w:r>
    <w:r w:rsidRPr="00DD06D4">
      <w:rPr>
        <w:rFonts w:ascii="Times New Roman" w:hAnsi="Times New Roman" w:cs="Times New Roman"/>
        <w:b/>
        <w:bCs/>
        <w:sz w:val="20"/>
        <w:szCs w:val="20"/>
      </w:rPr>
      <w:t>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</w:t>
    </w:r>
    <w:r w:rsidR="001579A3" w:rsidRPr="00DD06D4">
      <w:rPr>
        <w:rFonts w:ascii="Times New Roman" w:hAnsi="Times New Roman" w:cs="Times New Roman" w:hint="cs"/>
        <w:b/>
        <w:bCs/>
        <w:sz w:val="20"/>
        <w:szCs w:val="20"/>
        <w:rtl/>
      </w:rPr>
      <w:t xml:space="preserve"> </w:t>
    </w:r>
    <w:r w:rsidR="00C379D6">
      <w:rPr>
        <w:rFonts w:ascii="Times New Roman" w:hAnsi="Times New Roman" w:cs="Times New Roman"/>
        <w:b/>
        <w:bCs/>
        <w:sz w:val="20"/>
        <w:szCs w:val="20"/>
      </w:rPr>
      <w:t>d</w:t>
    </w:r>
    <w:r w:rsidRPr="00DD06D4">
      <w:rPr>
        <w:rFonts w:ascii="Times New Roman" w:hAnsi="Times New Roman" w:cs="Times New Roman"/>
        <w:b/>
        <w:bCs/>
        <w:sz w:val="20"/>
        <w:szCs w:val="20"/>
      </w:rPr>
      <w:t>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8480" behindDoc="1" locked="0" layoutInCell="1" allowOverlap="1" wp14:anchorId="0A32CC01" wp14:editId="59C8FBD5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5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C379D6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Faculté des Mathématiques et d</w:t>
    </w:r>
    <w:r w:rsidR="00912F40" w:rsidRPr="00DD06D4">
      <w:rPr>
        <w:rFonts w:ascii="Times New Roman" w:hAnsi="Times New Roman" w:cs="Times New Roman"/>
        <w:b/>
        <w:bCs/>
        <w:sz w:val="20"/>
        <w:szCs w:val="20"/>
      </w:rPr>
      <w:t>e L’informatique</w:t>
    </w:r>
  </w:p>
  <w:p w:rsidR="001579A3" w:rsidRPr="00DD06D4" w:rsidRDefault="00C379D6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Département d</w:t>
    </w:r>
    <w:r w:rsidR="00912F40" w:rsidRPr="00DD06D4">
      <w:rPr>
        <w:rFonts w:ascii="Times New Roman" w:hAnsi="Times New Roman" w:cs="Times New Roman"/>
        <w:b/>
        <w:bCs/>
        <w:sz w:val="20"/>
        <w:szCs w:val="20"/>
      </w:rPr>
      <w:t>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40"/>
    <w:rsid w:val="000146CD"/>
    <w:rsid w:val="00016E1A"/>
    <w:rsid w:val="00034DA1"/>
    <w:rsid w:val="00045A4A"/>
    <w:rsid w:val="00071254"/>
    <w:rsid w:val="000751D3"/>
    <w:rsid w:val="000838EF"/>
    <w:rsid w:val="000901C5"/>
    <w:rsid w:val="000D52DC"/>
    <w:rsid w:val="000E06DF"/>
    <w:rsid w:val="001020CC"/>
    <w:rsid w:val="00116051"/>
    <w:rsid w:val="0011655B"/>
    <w:rsid w:val="00120C89"/>
    <w:rsid w:val="00122FB9"/>
    <w:rsid w:val="00146B9C"/>
    <w:rsid w:val="001579A3"/>
    <w:rsid w:val="00170871"/>
    <w:rsid w:val="00187D47"/>
    <w:rsid w:val="00192D36"/>
    <w:rsid w:val="001A68E1"/>
    <w:rsid w:val="001E76A8"/>
    <w:rsid w:val="002117B9"/>
    <w:rsid w:val="00237EF5"/>
    <w:rsid w:val="00240AA2"/>
    <w:rsid w:val="002563D8"/>
    <w:rsid w:val="0026082F"/>
    <w:rsid w:val="00266B8C"/>
    <w:rsid w:val="002C1E2A"/>
    <w:rsid w:val="002F0636"/>
    <w:rsid w:val="003024EC"/>
    <w:rsid w:val="003103B9"/>
    <w:rsid w:val="00344E7A"/>
    <w:rsid w:val="00357411"/>
    <w:rsid w:val="003B0FED"/>
    <w:rsid w:val="003B5EEB"/>
    <w:rsid w:val="003C2FB9"/>
    <w:rsid w:val="003E65C3"/>
    <w:rsid w:val="003E73C2"/>
    <w:rsid w:val="003F586C"/>
    <w:rsid w:val="00430D49"/>
    <w:rsid w:val="00445445"/>
    <w:rsid w:val="0044608D"/>
    <w:rsid w:val="0045230B"/>
    <w:rsid w:val="004641A5"/>
    <w:rsid w:val="004D47D8"/>
    <w:rsid w:val="00544A9E"/>
    <w:rsid w:val="00553156"/>
    <w:rsid w:val="00580DDD"/>
    <w:rsid w:val="005F2408"/>
    <w:rsid w:val="005F4C03"/>
    <w:rsid w:val="00615535"/>
    <w:rsid w:val="006333C8"/>
    <w:rsid w:val="00640F29"/>
    <w:rsid w:val="00685010"/>
    <w:rsid w:val="006A7247"/>
    <w:rsid w:val="006B1847"/>
    <w:rsid w:val="006D3DDD"/>
    <w:rsid w:val="00707314"/>
    <w:rsid w:val="0072329C"/>
    <w:rsid w:val="007237DA"/>
    <w:rsid w:val="00730CD5"/>
    <w:rsid w:val="00745CCE"/>
    <w:rsid w:val="00753755"/>
    <w:rsid w:val="00771E91"/>
    <w:rsid w:val="00790EC3"/>
    <w:rsid w:val="007B4CD2"/>
    <w:rsid w:val="007B5188"/>
    <w:rsid w:val="008116D6"/>
    <w:rsid w:val="00813BB5"/>
    <w:rsid w:val="00815230"/>
    <w:rsid w:val="0084066A"/>
    <w:rsid w:val="00856353"/>
    <w:rsid w:val="008915EC"/>
    <w:rsid w:val="008A3BE1"/>
    <w:rsid w:val="008A5991"/>
    <w:rsid w:val="008D794E"/>
    <w:rsid w:val="008E2C49"/>
    <w:rsid w:val="00912F40"/>
    <w:rsid w:val="0091589F"/>
    <w:rsid w:val="009312E2"/>
    <w:rsid w:val="009418A5"/>
    <w:rsid w:val="00966A50"/>
    <w:rsid w:val="00983CFC"/>
    <w:rsid w:val="009C003F"/>
    <w:rsid w:val="009C3915"/>
    <w:rsid w:val="009F2E0B"/>
    <w:rsid w:val="00A27928"/>
    <w:rsid w:val="00A73EE8"/>
    <w:rsid w:val="00A76912"/>
    <w:rsid w:val="00A86196"/>
    <w:rsid w:val="00AB33E0"/>
    <w:rsid w:val="00AB592E"/>
    <w:rsid w:val="00AC6D3C"/>
    <w:rsid w:val="00AC752A"/>
    <w:rsid w:val="00AE5838"/>
    <w:rsid w:val="00AF12A1"/>
    <w:rsid w:val="00AF4FE4"/>
    <w:rsid w:val="00B015D1"/>
    <w:rsid w:val="00B64B26"/>
    <w:rsid w:val="00B709D5"/>
    <w:rsid w:val="00B739A4"/>
    <w:rsid w:val="00BA76BE"/>
    <w:rsid w:val="00BB02F8"/>
    <w:rsid w:val="00BC17D8"/>
    <w:rsid w:val="00BC4B94"/>
    <w:rsid w:val="00BD7EDC"/>
    <w:rsid w:val="00BE464D"/>
    <w:rsid w:val="00BE7F98"/>
    <w:rsid w:val="00C379D6"/>
    <w:rsid w:val="00C5256A"/>
    <w:rsid w:val="00C57959"/>
    <w:rsid w:val="00C97AAE"/>
    <w:rsid w:val="00CA0FC8"/>
    <w:rsid w:val="00CB4340"/>
    <w:rsid w:val="00CD3022"/>
    <w:rsid w:val="00CD4A30"/>
    <w:rsid w:val="00CE1A00"/>
    <w:rsid w:val="00CE21E9"/>
    <w:rsid w:val="00CF3F5E"/>
    <w:rsid w:val="00CF5EAF"/>
    <w:rsid w:val="00D158D2"/>
    <w:rsid w:val="00D16263"/>
    <w:rsid w:val="00D24DB1"/>
    <w:rsid w:val="00D950D5"/>
    <w:rsid w:val="00DD06D4"/>
    <w:rsid w:val="00DF632E"/>
    <w:rsid w:val="00E70DB9"/>
    <w:rsid w:val="00E82F2B"/>
    <w:rsid w:val="00EB7875"/>
    <w:rsid w:val="00EE7EF7"/>
    <w:rsid w:val="00F00A77"/>
    <w:rsid w:val="00F234CF"/>
    <w:rsid w:val="00F373A7"/>
    <w:rsid w:val="00F63E17"/>
    <w:rsid w:val="00F70E52"/>
    <w:rsid w:val="00F93B57"/>
    <w:rsid w:val="00FB21DF"/>
    <w:rsid w:val="00FB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92B8-25F1-4C44-A949-F445692A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2016 -1.dotx</Template>
  <TotalTime>96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Djelloul</cp:lastModifiedBy>
  <cp:revision>13</cp:revision>
  <cp:lastPrinted>2018-06-25T08:31:00Z</cp:lastPrinted>
  <dcterms:created xsi:type="dcterms:W3CDTF">2019-06-13T09:58:00Z</dcterms:created>
  <dcterms:modified xsi:type="dcterms:W3CDTF">2019-07-09T11:49:00Z</dcterms:modified>
</cp:coreProperties>
</file>